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8C53C" w14:textId="77777777" w:rsidR="005E20B2" w:rsidRPr="008642EC" w:rsidRDefault="005E20B2" w:rsidP="005E20B2">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bookmarkStart w:id="2"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2739466" w14:textId="77777777" w:rsidR="005E20B2" w:rsidRDefault="005E20B2" w:rsidP="005E20B2">
      <w:pPr>
        <w:pStyle w:val="BasicParagraph"/>
        <w:suppressAutoHyphens/>
        <w:spacing w:line="240" w:lineRule="auto"/>
        <w:rPr>
          <w:rFonts w:ascii="Times New Roman" w:hAnsi="Times New Roman" w:cs="Times New Roman"/>
          <w:b/>
          <w:bCs/>
          <w:color w:val="000000" w:themeColor="text1"/>
          <w:sz w:val="21"/>
          <w:szCs w:val="21"/>
        </w:rPr>
      </w:pPr>
    </w:p>
    <w:p w14:paraId="7710BB6F" w14:textId="77777777" w:rsidR="005E20B2" w:rsidRPr="00582653" w:rsidRDefault="005E20B2" w:rsidP="005E20B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7F37BDF" w14:textId="77777777" w:rsidR="005E20B2" w:rsidRDefault="005E20B2" w:rsidP="005E20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E3FF3E" w14:textId="77777777" w:rsidR="005E20B2" w:rsidRDefault="005E20B2" w:rsidP="005E20B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FC3B035" w14:textId="77777777" w:rsidR="005E20B2" w:rsidRPr="00582653" w:rsidRDefault="005E20B2" w:rsidP="005E20B2">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16B9773F" wp14:editId="64205878">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14BD46B" w14:textId="46C7AD9C" w:rsidR="005E20B2" w:rsidRDefault="005E20B2" w:rsidP="005E20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520EDC2" w14:textId="77777777" w:rsidR="005E20B2" w:rsidRDefault="005E20B2" w:rsidP="005E20B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B4DD9A2" w14:textId="77777777" w:rsidR="005E20B2" w:rsidRPr="00582653" w:rsidRDefault="005E20B2" w:rsidP="005E20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4A2F17E" w14:textId="77777777" w:rsidR="005E20B2" w:rsidRPr="00582653" w:rsidRDefault="005E20B2" w:rsidP="005E20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A176037" w14:textId="77777777" w:rsidR="005E20B2" w:rsidRPr="008642EC" w:rsidRDefault="005E20B2" w:rsidP="005E20B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DD2F7F8" w14:textId="77777777" w:rsidR="005E20B2" w:rsidRPr="008642EC" w:rsidRDefault="005E20B2" w:rsidP="005E20B2">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17FC4B4" w14:textId="77777777" w:rsidR="005E20B2" w:rsidRPr="00582653" w:rsidRDefault="005E20B2" w:rsidP="005E20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DA9FE8B" w14:textId="77777777" w:rsidR="005E20B2" w:rsidRPr="008642EC" w:rsidRDefault="005E20B2" w:rsidP="005E20B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D96C31B" w14:textId="77777777" w:rsidR="005E20B2" w:rsidRPr="008642EC" w:rsidRDefault="005E20B2" w:rsidP="005E20B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BC7CDE2" w14:textId="77777777" w:rsidR="005E20B2" w:rsidRPr="00582653" w:rsidRDefault="005E20B2" w:rsidP="005E20B2">
      <w:pPr>
        <w:pStyle w:val="BasicParagraph"/>
        <w:suppressAutoHyphens/>
        <w:spacing w:line="240" w:lineRule="auto"/>
        <w:rPr>
          <w:rFonts w:ascii="Times New Roman" w:hAnsi="Times New Roman" w:cs="Times New Roman"/>
          <w:color w:val="000000" w:themeColor="text1"/>
          <w:sz w:val="21"/>
          <w:szCs w:val="21"/>
        </w:rPr>
      </w:pPr>
    </w:p>
    <w:p w14:paraId="2B32203C" w14:textId="77777777" w:rsidR="005E20B2" w:rsidRPr="00582653" w:rsidRDefault="005E20B2" w:rsidP="005E20B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0B5C10" w14:textId="77777777" w:rsidR="005E20B2" w:rsidRDefault="005E20B2" w:rsidP="005E20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7D7A97A" w14:textId="77777777" w:rsidR="005E20B2" w:rsidRDefault="005E20B2" w:rsidP="005E20B2">
      <w:pPr>
        <w:pStyle w:val="BasicParagraph"/>
        <w:suppressAutoHyphens/>
        <w:spacing w:line="240" w:lineRule="auto"/>
        <w:ind w:left="720"/>
        <w:rPr>
          <w:rFonts w:ascii="Times New Roman" w:hAnsi="Times New Roman" w:cs="Times New Roman"/>
          <w:color w:val="000000" w:themeColor="text1"/>
          <w:sz w:val="21"/>
          <w:szCs w:val="21"/>
        </w:rPr>
      </w:pPr>
    </w:p>
    <w:p w14:paraId="278D9B18" w14:textId="77777777" w:rsidR="005E20B2" w:rsidRDefault="005E20B2" w:rsidP="005E20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E839F3D" w14:textId="77777777" w:rsidR="005E20B2" w:rsidRDefault="005E20B2" w:rsidP="005E20B2">
      <w:pPr>
        <w:pStyle w:val="BasicParagraph"/>
        <w:suppressAutoHyphens/>
        <w:spacing w:line="240" w:lineRule="auto"/>
        <w:ind w:left="1440"/>
        <w:rPr>
          <w:rFonts w:ascii="Times New Roman" w:hAnsi="Times New Roman" w:cs="Times New Roman"/>
          <w:color w:val="000000" w:themeColor="text1"/>
          <w:sz w:val="21"/>
          <w:szCs w:val="21"/>
        </w:rPr>
      </w:pPr>
    </w:p>
    <w:p w14:paraId="1A80D7DB" w14:textId="77777777" w:rsidR="005E20B2" w:rsidRDefault="005E20B2" w:rsidP="005E20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E5A73A" w14:textId="77777777" w:rsidR="005E20B2" w:rsidRDefault="005E20B2" w:rsidP="005E20B2">
      <w:pPr>
        <w:pStyle w:val="BasicParagraph"/>
        <w:suppressAutoHyphens/>
        <w:spacing w:line="240" w:lineRule="auto"/>
        <w:ind w:left="1440"/>
        <w:rPr>
          <w:rFonts w:ascii="Times New Roman" w:hAnsi="Times New Roman" w:cs="Times New Roman"/>
          <w:color w:val="000000" w:themeColor="text1"/>
          <w:sz w:val="21"/>
          <w:szCs w:val="21"/>
        </w:rPr>
      </w:pPr>
    </w:p>
    <w:p w14:paraId="1B795FBD" w14:textId="66B06DEB" w:rsidR="005E20B2" w:rsidRPr="005E20B2" w:rsidRDefault="005E20B2" w:rsidP="005E20B2">
      <w:pPr>
        <w:pStyle w:val="Default"/>
        <w:rPr>
          <w:b/>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3" w:name="_GoBack"/>
      <w:bookmarkEnd w:id="2"/>
      <w:bookmarkEnd w:id="3"/>
    </w:p>
    <w:p w14:paraId="21DDEC43" w14:textId="77777777" w:rsidR="005E20B2" w:rsidRDefault="005E20B2">
      <w:pPr>
        <w:spacing w:before="0" w:after="160" w:line="259" w:lineRule="auto"/>
        <w:rPr>
          <w:rFonts w:ascii="Calibri" w:eastAsiaTheme="majorEastAsia" w:hAnsi="Calibri" w:cstheme="majorBidi"/>
          <w:b/>
          <w:color w:val="0031A7" w:themeColor="text2"/>
          <w:sz w:val="32"/>
          <w:szCs w:val="32"/>
        </w:rPr>
      </w:pPr>
      <w:r>
        <w:br w:type="page"/>
      </w:r>
    </w:p>
    <w:p w14:paraId="0F7F0AA9" w14:textId="1A5AA0F7"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4"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4"/>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5" w:name="_Toc115176801"/>
      <w:r w:rsidRPr="00C03C41">
        <w:t>Report Template</w:t>
      </w:r>
      <w:bookmarkEnd w:id="5"/>
    </w:p>
    <w:p w14:paraId="5B50DAC1" w14:textId="77777777" w:rsidR="00C03C41" w:rsidRPr="00C03C41" w:rsidRDefault="00C03C41" w:rsidP="00BB20CD">
      <w:pPr>
        <w:pStyle w:val="Heading2"/>
      </w:pPr>
      <w:bookmarkStart w:id="6" w:name="_Toc115176802"/>
      <w:r w:rsidRPr="00C03C41">
        <w:t>Title</w:t>
      </w:r>
      <w:bookmarkEnd w:id="6"/>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7" w:name="_Toc115176803"/>
      <w:r w:rsidRPr="00C03C41">
        <w:lastRenderedPageBreak/>
        <w:t>Table of contents</w:t>
      </w:r>
      <w:bookmarkEnd w:id="7"/>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5E20B2">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5E20B2">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5E20B2">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5E20B2">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5E20B2">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5E20B2">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5E20B2">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5E20B2">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5E20B2">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5E20B2">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8" w:name="_Toc115176804"/>
      <w:r w:rsidRPr="00C03C41">
        <w:t>Introduction</w:t>
      </w:r>
      <w:bookmarkEnd w:id="8"/>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9" w:name="_Toc115176805"/>
      <w:r w:rsidRPr="00C03C41">
        <w:t>Executive summary also called Abstract</w:t>
      </w:r>
      <w:bookmarkEnd w:id="9"/>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10" w:name="_Toc115176806"/>
      <w:r w:rsidRPr="00C03C41">
        <w:t>Body</w:t>
      </w:r>
      <w:bookmarkEnd w:id="10"/>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1" w:name="_Toc115176807"/>
      <w:r w:rsidRPr="00C03C41">
        <w:t>Conclusion</w:t>
      </w:r>
      <w:bookmarkEnd w:id="11"/>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2" w:name="_Toc115176808"/>
      <w:r w:rsidRPr="00C03C41">
        <w:lastRenderedPageBreak/>
        <w:t>Recommendations</w:t>
      </w:r>
      <w:bookmarkEnd w:id="12"/>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3" w:name="_Toc115176809"/>
      <w:r w:rsidRPr="00C03C41">
        <w:t>References/Bibliography</w:t>
      </w:r>
      <w:bookmarkEnd w:id="13"/>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4" w:name="_Toc115176810"/>
      <w:r w:rsidRPr="00C03C41">
        <w:t>Appendix</w:t>
      </w:r>
      <w:bookmarkEnd w:id="14"/>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5E20B2">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20B2"/>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E20B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E20B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FD09-6576-458F-889E-30677369FE84}"/>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630AB806-9B53-417A-9C4E-060ED9D8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2023-07-05T04:52:00Z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